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1784E" w14:textId="77777777" w:rsidR="00B614CD" w:rsidRDefault="00B614CD" w:rsidP="00B614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FULLER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3DD106D4" w14:textId="77777777" w:rsidR="00B614CD" w:rsidRDefault="00B614CD" w:rsidP="00B614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Cavendish, Suffolk. Husbandman.</w:t>
      </w:r>
    </w:p>
    <w:p w14:paraId="16FFB93A" w14:textId="77777777" w:rsidR="00B614CD" w:rsidRDefault="00B614CD" w:rsidP="00B614CD">
      <w:pPr>
        <w:pStyle w:val="NoSpacing"/>
        <w:rPr>
          <w:rFonts w:cs="Times New Roman"/>
          <w:szCs w:val="24"/>
        </w:rPr>
      </w:pPr>
    </w:p>
    <w:p w14:paraId="6B71A11D" w14:textId="77777777" w:rsidR="00B614CD" w:rsidRDefault="00B614CD" w:rsidP="00B614CD">
      <w:pPr>
        <w:pStyle w:val="NoSpacing"/>
        <w:rPr>
          <w:rFonts w:cs="Times New Roman"/>
          <w:szCs w:val="24"/>
        </w:rPr>
      </w:pPr>
    </w:p>
    <w:p w14:paraId="013EB479" w14:textId="77777777" w:rsidR="00B614CD" w:rsidRDefault="00B614CD" w:rsidP="00B614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Alexander Sprot of London, vintner(q.v.), and John Byrd of London, </w:t>
      </w:r>
    </w:p>
    <w:p w14:paraId="5D9E3ED3" w14:textId="77777777" w:rsidR="00B614CD" w:rsidRDefault="00B614CD" w:rsidP="00B614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brasier(q.v.), as the executors of Robert Burford of London, bell maker(q.v.),</w:t>
      </w:r>
    </w:p>
    <w:p w14:paraId="1ADD1FB0" w14:textId="77777777" w:rsidR="00B614CD" w:rsidRDefault="00B614CD" w:rsidP="00B614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brought a plaint of debt against him and eight others.</w:t>
      </w:r>
    </w:p>
    <w:p w14:paraId="30156B9F" w14:textId="77777777" w:rsidR="00B614CD" w:rsidRDefault="00B614CD" w:rsidP="00B614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40CE6D95" w14:textId="77777777" w:rsidR="00B614CD" w:rsidRDefault="00B614CD" w:rsidP="00B614CD">
      <w:pPr>
        <w:pStyle w:val="NoSpacing"/>
        <w:rPr>
          <w:rFonts w:cs="Times New Roman"/>
          <w:szCs w:val="24"/>
        </w:rPr>
      </w:pPr>
    </w:p>
    <w:p w14:paraId="4A4EB728" w14:textId="77777777" w:rsidR="00B614CD" w:rsidRDefault="00B614CD" w:rsidP="00B614CD">
      <w:pPr>
        <w:pStyle w:val="NoSpacing"/>
        <w:rPr>
          <w:rFonts w:cs="Times New Roman"/>
          <w:szCs w:val="24"/>
        </w:rPr>
      </w:pPr>
    </w:p>
    <w:p w14:paraId="48D5650E" w14:textId="77777777" w:rsidR="00B614CD" w:rsidRDefault="00B614CD" w:rsidP="00B614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June 2023</w:t>
      </w:r>
    </w:p>
    <w:p w14:paraId="5B9AEE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D05FE" w14:textId="77777777" w:rsidR="00B614CD" w:rsidRDefault="00B614CD" w:rsidP="009139A6">
      <w:r>
        <w:separator/>
      </w:r>
    </w:p>
  </w:endnote>
  <w:endnote w:type="continuationSeparator" w:id="0">
    <w:p w14:paraId="4FD0DBFF" w14:textId="77777777" w:rsidR="00B614CD" w:rsidRDefault="00B614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08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ABA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561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04508" w14:textId="77777777" w:rsidR="00B614CD" w:rsidRDefault="00B614CD" w:rsidP="009139A6">
      <w:r>
        <w:separator/>
      </w:r>
    </w:p>
  </w:footnote>
  <w:footnote w:type="continuationSeparator" w:id="0">
    <w:p w14:paraId="5AAFE887" w14:textId="77777777" w:rsidR="00B614CD" w:rsidRDefault="00B614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024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F7D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4F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4C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614C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DAF9B"/>
  <w15:chartTrackingRefBased/>
  <w15:docId w15:val="{7C06BB34-2181-4D13-8D33-484CED5D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6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2023-06-27T08:29:00Z</dcterms:created>
  <dcterms:modified xsi:type="dcterms:W3CDTF">2023-06-27T08:29:00Z</dcterms:modified>
</cp:coreProperties>
</file>